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A1F07" w14:textId="77777777" w:rsidR="00547AE4" w:rsidRDefault="00547AE4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40051899" w14:textId="77777777" w:rsidR="00547AE4" w:rsidRPr="00692A45" w:rsidRDefault="00547AE4" w:rsidP="00474F67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>Care for life</w:t>
      </w:r>
      <w:r w:rsidRPr="00843208">
        <w:t xml:space="preserve"> </w:t>
      </w:r>
      <w:r w:rsidRPr="00692A45">
        <w:t>(</w:t>
      </w:r>
      <w:r>
        <w:t>tutor</w:t>
      </w:r>
      <w:r w:rsidRPr="00692A45">
        <w:t>)</w:t>
      </w:r>
    </w:p>
    <w:p w14:paraId="1E8D833F" w14:textId="77777777" w:rsidR="00547AE4" w:rsidRDefault="00547AE4" w:rsidP="00563B86">
      <w:pPr>
        <w:rPr>
          <w:rFonts w:cs="Arial"/>
          <w:szCs w:val="22"/>
        </w:rPr>
      </w:pPr>
    </w:p>
    <w:p w14:paraId="35F0BD50" w14:textId="77777777" w:rsidR="00547AE4" w:rsidRPr="00547AE4" w:rsidRDefault="00547AE4" w:rsidP="0017502D">
      <w:pPr>
        <w:rPr>
          <w:rFonts w:cs="Arial"/>
          <w:sz w:val="24"/>
        </w:rPr>
      </w:pPr>
      <w:r w:rsidRPr="00547AE4">
        <w:rPr>
          <w:rFonts w:cs="Arial"/>
          <w:sz w:val="24"/>
        </w:rPr>
        <w:t>Your housing construction company is looking at a ‘care for life’ policy for all of its customers.</w:t>
      </w:r>
    </w:p>
    <w:p w14:paraId="6F9B6D18" w14:textId="77777777" w:rsidR="00547AE4" w:rsidRPr="00547AE4" w:rsidRDefault="00547AE4" w:rsidP="0017502D">
      <w:pPr>
        <w:rPr>
          <w:rFonts w:cs="Arial"/>
          <w:sz w:val="24"/>
        </w:rPr>
      </w:pPr>
    </w:p>
    <w:p w14:paraId="38B5130D" w14:textId="77777777" w:rsidR="00547AE4" w:rsidRPr="00547AE4" w:rsidRDefault="00547AE4" w:rsidP="0017502D">
      <w:pPr>
        <w:rPr>
          <w:rFonts w:cs="Arial"/>
          <w:sz w:val="24"/>
        </w:rPr>
      </w:pPr>
    </w:p>
    <w:p w14:paraId="15A8B1C4" w14:textId="77777777" w:rsidR="00547AE4" w:rsidRPr="00547AE4" w:rsidRDefault="00547AE4" w:rsidP="00547AE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547AE4">
        <w:rPr>
          <w:rFonts w:ascii="Arial" w:hAnsi="Arial" w:cs="Arial"/>
        </w:rPr>
        <w:t>What does this mean?</w:t>
      </w:r>
    </w:p>
    <w:p w14:paraId="03B87018" w14:textId="77777777" w:rsidR="00547AE4" w:rsidRPr="00547AE4" w:rsidRDefault="00547AE4" w:rsidP="0017502D">
      <w:pPr>
        <w:rPr>
          <w:rFonts w:cs="Arial"/>
          <w:sz w:val="24"/>
        </w:rPr>
      </w:pPr>
    </w:p>
    <w:p w14:paraId="55B0EB8F" w14:textId="77777777" w:rsidR="00547AE4" w:rsidRPr="00547AE4" w:rsidRDefault="00547AE4" w:rsidP="0017502D">
      <w:pPr>
        <w:ind w:left="360"/>
        <w:rPr>
          <w:rFonts w:cs="Arial"/>
          <w:sz w:val="24"/>
        </w:rPr>
      </w:pPr>
      <w:r w:rsidRPr="00547AE4">
        <w:rPr>
          <w:rFonts w:cs="Arial"/>
          <w:color w:val="FF0000"/>
          <w:sz w:val="24"/>
        </w:rPr>
        <w:t>After handover of their house or property, you continue to care for the customers’ requirements over the life of the house.</w:t>
      </w:r>
    </w:p>
    <w:p w14:paraId="7F49B88B" w14:textId="77777777" w:rsidR="00547AE4" w:rsidRPr="00547AE4" w:rsidRDefault="00547AE4" w:rsidP="0017502D">
      <w:pPr>
        <w:rPr>
          <w:rFonts w:cs="Arial"/>
          <w:sz w:val="24"/>
        </w:rPr>
      </w:pPr>
    </w:p>
    <w:p w14:paraId="4A39A667" w14:textId="77777777" w:rsidR="00547AE4" w:rsidRPr="00547AE4" w:rsidRDefault="00547AE4" w:rsidP="00547AE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547AE4">
        <w:rPr>
          <w:rFonts w:ascii="Arial" w:hAnsi="Arial" w:cs="Arial"/>
        </w:rPr>
        <w:t>How can you achieve it?</w:t>
      </w:r>
    </w:p>
    <w:p w14:paraId="20B1ABA4" w14:textId="77777777" w:rsidR="00547AE4" w:rsidRPr="00547AE4" w:rsidRDefault="00547AE4" w:rsidP="0017502D">
      <w:pPr>
        <w:pStyle w:val="ListParagraph"/>
        <w:ind w:left="360"/>
        <w:rPr>
          <w:rFonts w:ascii="Arial" w:hAnsi="Arial" w:cs="Arial"/>
        </w:rPr>
      </w:pPr>
    </w:p>
    <w:p w14:paraId="5B126D78" w14:textId="77777777" w:rsidR="00547AE4" w:rsidRPr="00547AE4" w:rsidRDefault="00547AE4" w:rsidP="0017502D">
      <w:pPr>
        <w:ind w:firstLine="360"/>
        <w:rPr>
          <w:rFonts w:cs="Arial"/>
          <w:color w:val="FF0000"/>
          <w:sz w:val="24"/>
        </w:rPr>
      </w:pPr>
      <w:r w:rsidRPr="00547AE4">
        <w:rPr>
          <w:rFonts w:cs="Arial"/>
          <w:color w:val="FF0000"/>
          <w:sz w:val="24"/>
        </w:rPr>
        <w:t>Learners may provide a variety of answers, including:</w:t>
      </w:r>
    </w:p>
    <w:p w14:paraId="6CFE8BF4" w14:textId="77777777" w:rsidR="00547AE4" w:rsidRPr="00547AE4" w:rsidRDefault="00547AE4" w:rsidP="0017502D">
      <w:pPr>
        <w:ind w:firstLine="360"/>
        <w:rPr>
          <w:rFonts w:cs="Arial"/>
          <w:sz w:val="24"/>
        </w:rPr>
      </w:pPr>
    </w:p>
    <w:p w14:paraId="7C4BF70A" w14:textId="77777777" w:rsidR="00547AE4" w:rsidRPr="00547AE4" w:rsidRDefault="00547AE4" w:rsidP="00547AE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547AE4">
        <w:rPr>
          <w:rFonts w:ascii="Arial" w:hAnsi="Arial" w:cs="Arial"/>
          <w:color w:val="FF0000"/>
        </w:rPr>
        <w:t>maintenance contracts</w:t>
      </w:r>
    </w:p>
    <w:p w14:paraId="09512DF3" w14:textId="77777777" w:rsidR="00547AE4" w:rsidRPr="00547AE4" w:rsidRDefault="00547AE4" w:rsidP="00547AE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547AE4">
        <w:rPr>
          <w:rFonts w:ascii="Arial" w:hAnsi="Arial" w:cs="Arial"/>
          <w:color w:val="FF0000"/>
        </w:rPr>
        <w:t>care for life groups</w:t>
      </w:r>
    </w:p>
    <w:p w14:paraId="0A5C8BBD" w14:textId="77777777" w:rsidR="00547AE4" w:rsidRPr="00547AE4" w:rsidRDefault="00547AE4" w:rsidP="00547AE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547AE4">
        <w:rPr>
          <w:rFonts w:ascii="Arial" w:hAnsi="Arial" w:cs="Arial"/>
          <w:color w:val="FF0000"/>
        </w:rPr>
        <w:t>upgrading</w:t>
      </w:r>
    </w:p>
    <w:p w14:paraId="1B697794" w14:textId="77777777" w:rsidR="00547AE4" w:rsidRPr="00547AE4" w:rsidRDefault="00547AE4" w:rsidP="00547AE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547AE4">
        <w:rPr>
          <w:rFonts w:ascii="Arial" w:hAnsi="Arial" w:cs="Arial"/>
          <w:color w:val="FF0000"/>
        </w:rPr>
        <w:t xml:space="preserve">cleaning </w:t>
      </w:r>
    </w:p>
    <w:p w14:paraId="381D18CC" w14:textId="77777777" w:rsidR="00547AE4" w:rsidRPr="00547AE4" w:rsidRDefault="00547AE4" w:rsidP="00547AE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547AE4">
        <w:rPr>
          <w:rFonts w:ascii="Arial" w:hAnsi="Arial" w:cs="Arial"/>
          <w:color w:val="FF0000"/>
        </w:rPr>
        <w:t>landscaping to common areas.</w:t>
      </w:r>
    </w:p>
    <w:p w14:paraId="4F4D0E25" w14:textId="77777777" w:rsidR="00547AE4" w:rsidRDefault="00547AE4" w:rsidP="0017502D">
      <w:pPr>
        <w:ind w:left="360"/>
        <w:rPr>
          <w:rFonts w:cs="Arial"/>
          <w:szCs w:val="22"/>
        </w:rPr>
      </w:pPr>
    </w:p>
    <w:p w14:paraId="5A247895" w14:textId="77777777" w:rsidR="00547AE4" w:rsidRDefault="00547AE4" w:rsidP="00AC35FE">
      <w:pPr>
        <w:rPr>
          <w:rFonts w:cs="Arial"/>
          <w:szCs w:val="22"/>
        </w:rPr>
      </w:pPr>
    </w:p>
    <w:p w14:paraId="4432CF7C" w14:textId="77777777" w:rsidR="00547AE4" w:rsidRDefault="00547AE4" w:rsidP="00AC35FE">
      <w:pPr>
        <w:rPr>
          <w:rFonts w:cs="Arial"/>
          <w:szCs w:val="22"/>
        </w:rPr>
      </w:pPr>
    </w:p>
    <w:p w14:paraId="6C4E9C57" w14:textId="77777777" w:rsidR="00547AE4" w:rsidRDefault="00547AE4" w:rsidP="00AC35FE">
      <w:pPr>
        <w:rPr>
          <w:rFonts w:cs="Arial"/>
          <w:szCs w:val="22"/>
        </w:rPr>
      </w:pPr>
    </w:p>
    <w:p w14:paraId="1ED09CB6" w14:textId="77777777" w:rsidR="00547AE4" w:rsidRDefault="00547AE4" w:rsidP="00A04087">
      <w:pPr>
        <w:rPr>
          <w:rFonts w:cs="Arial"/>
          <w:szCs w:val="22"/>
        </w:rPr>
      </w:pPr>
    </w:p>
    <w:p w14:paraId="4418A332" w14:textId="77777777" w:rsidR="00547AE4" w:rsidRDefault="00547AE4" w:rsidP="00B660A8">
      <w:pPr>
        <w:rPr>
          <w:rFonts w:cs="Arial"/>
          <w:szCs w:val="22"/>
        </w:rPr>
      </w:pPr>
    </w:p>
    <w:p w14:paraId="00398E09" w14:textId="77777777" w:rsidR="00547AE4" w:rsidRPr="00A5562E" w:rsidRDefault="00547AE4" w:rsidP="00110217">
      <w:pPr>
        <w:rPr>
          <w:rFonts w:cs="Arial"/>
          <w:szCs w:val="22"/>
        </w:rPr>
      </w:pPr>
    </w:p>
    <w:p w14:paraId="3B0A8CB8" w14:textId="77777777" w:rsidR="00547AE4" w:rsidRDefault="00547AE4" w:rsidP="00446647">
      <w:pPr>
        <w:pStyle w:val="Answer"/>
        <w:ind w:left="0"/>
      </w:pPr>
    </w:p>
    <w:p w14:paraId="1EC53116" w14:textId="77777777" w:rsidR="00547AE4" w:rsidRDefault="00547AE4" w:rsidP="006E1028">
      <w:pPr>
        <w:pStyle w:val="Answer"/>
      </w:pPr>
    </w:p>
    <w:p w14:paraId="0DF8CA60" w14:textId="77777777" w:rsidR="00547AE4" w:rsidRDefault="00547AE4" w:rsidP="00A402DF">
      <w:pPr>
        <w:rPr>
          <w:rFonts w:cs="Arial"/>
          <w:szCs w:val="22"/>
        </w:rPr>
      </w:pPr>
    </w:p>
    <w:p w14:paraId="1C786CE4" w14:textId="77777777" w:rsidR="00547AE4" w:rsidRDefault="00547AE4" w:rsidP="00474F67">
      <w:pPr>
        <w:rPr>
          <w:rFonts w:cs="Arial"/>
          <w:szCs w:val="22"/>
        </w:rPr>
      </w:pPr>
    </w:p>
    <w:p w14:paraId="52F61A27" w14:textId="77777777" w:rsidR="00547AE4" w:rsidRDefault="00547AE4" w:rsidP="00474F67">
      <w:pPr>
        <w:rPr>
          <w:rFonts w:cs="Arial"/>
          <w:szCs w:val="22"/>
        </w:rPr>
      </w:pPr>
    </w:p>
    <w:p w14:paraId="46563444" w14:textId="77777777" w:rsidR="00547AE4" w:rsidRDefault="00547AE4" w:rsidP="00AD179E">
      <w:pPr>
        <w:pStyle w:val="Answer"/>
        <w:tabs>
          <w:tab w:val="left" w:pos="2400"/>
        </w:tabs>
      </w:pPr>
      <w:r>
        <w:tab/>
      </w:r>
    </w:p>
    <w:p w14:paraId="7FE2A148" w14:textId="77777777" w:rsidR="00474F67" w:rsidRDefault="00474F67" w:rsidP="00474F67">
      <w:pPr>
        <w:rPr>
          <w:rFonts w:cs="Arial"/>
          <w:szCs w:val="22"/>
        </w:rPr>
      </w:pPr>
    </w:p>
    <w:p w14:paraId="34523228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FC7DF" w14:textId="77777777" w:rsidR="0046222F" w:rsidRDefault="0046222F">
      <w:pPr>
        <w:spacing w:before="0" w:after="0"/>
      </w:pPr>
      <w:r>
        <w:separator/>
      </w:r>
    </w:p>
  </w:endnote>
  <w:endnote w:type="continuationSeparator" w:id="0">
    <w:p w14:paraId="1690093A" w14:textId="77777777" w:rsidR="0046222F" w:rsidRDefault="004622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FF5F" w14:textId="77777777" w:rsidR="00FA1405" w:rsidRDefault="00FA14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52667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8F6BBC" wp14:editId="492505A8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C686F2D" w14:textId="36049867" w:rsidR="009A2CD2" w:rsidRPr="006953AB" w:rsidRDefault="00FA1405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A1405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D7DE39E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8F6BB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1C686F2D" w14:textId="36049867" w:rsidR="009A2CD2" w:rsidRPr="006953AB" w:rsidRDefault="00FA1405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A1405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D7DE39E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C56C956" wp14:editId="1876B0C7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3CB97" w14:textId="77777777" w:rsidR="00FA1405" w:rsidRDefault="00FA14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65C56" w14:textId="77777777" w:rsidR="0046222F" w:rsidRDefault="0046222F">
      <w:pPr>
        <w:spacing w:before="0" w:after="0"/>
      </w:pPr>
      <w:r>
        <w:separator/>
      </w:r>
    </w:p>
  </w:footnote>
  <w:footnote w:type="continuationSeparator" w:id="0">
    <w:p w14:paraId="6763F513" w14:textId="77777777" w:rsidR="0046222F" w:rsidRDefault="004622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CD0E0" w14:textId="77777777" w:rsidR="00FA1405" w:rsidRDefault="00FA14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5A20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A54EA61" wp14:editId="36B0794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744C89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B2A9F05" wp14:editId="1D235C0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822E3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7D861" w14:textId="77777777" w:rsidR="00FA1405" w:rsidRDefault="00FA1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B2197"/>
    <w:multiLevelType w:val="hybridMultilevel"/>
    <w:tmpl w:val="D9807D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40309"/>
    <w:multiLevelType w:val="hybridMultilevel"/>
    <w:tmpl w:val="5420E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774543">
    <w:abstractNumId w:val="6"/>
  </w:num>
  <w:num w:numId="2" w16cid:durableId="109202404">
    <w:abstractNumId w:val="16"/>
  </w:num>
  <w:num w:numId="3" w16cid:durableId="363478889">
    <w:abstractNumId w:val="23"/>
  </w:num>
  <w:num w:numId="4" w16cid:durableId="607929227">
    <w:abstractNumId w:val="18"/>
  </w:num>
  <w:num w:numId="5" w16cid:durableId="1957252582">
    <w:abstractNumId w:val="9"/>
  </w:num>
  <w:num w:numId="6" w16cid:durableId="1605921020">
    <w:abstractNumId w:val="17"/>
  </w:num>
  <w:num w:numId="7" w16cid:durableId="262883993">
    <w:abstractNumId w:val="9"/>
  </w:num>
  <w:num w:numId="8" w16cid:durableId="406730002">
    <w:abstractNumId w:val="2"/>
  </w:num>
  <w:num w:numId="9" w16cid:durableId="865674471">
    <w:abstractNumId w:val="9"/>
    <w:lvlOverride w:ilvl="0">
      <w:startOverride w:val="1"/>
    </w:lvlOverride>
  </w:num>
  <w:num w:numId="10" w16cid:durableId="1510216211">
    <w:abstractNumId w:val="19"/>
  </w:num>
  <w:num w:numId="11" w16cid:durableId="1276790382">
    <w:abstractNumId w:val="15"/>
  </w:num>
  <w:num w:numId="12" w16cid:durableId="673186047">
    <w:abstractNumId w:val="7"/>
  </w:num>
  <w:num w:numId="13" w16cid:durableId="1481652212">
    <w:abstractNumId w:val="14"/>
  </w:num>
  <w:num w:numId="14" w16cid:durableId="938834330">
    <w:abstractNumId w:val="20"/>
  </w:num>
  <w:num w:numId="15" w16cid:durableId="1276405236">
    <w:abstractNumId w:val="12"/>
  </w:num>
  <w:num w:numId="16" w16cid:durableId="1366784200">
    <w:abstractNumId w:val="8"/>
  </w:num>
  <w:num w:numId="17" w16cid:durableId="978655679">
    <w:abstractNumId w:val="25"/>
  </w:num>
  <w:num w:numId="18" w16cid:durableId="60175608">
    <w:abstractNumId w:val="26"/>
  </w:num>
  <w:num w:numId="19" w16cid:durableId="1385907006">
    <w:abstractNumId w:val="5"/>
  </w:num>
  <w:num w:numId="20" w16cid:durableId="1455753801">
    <w:abstractNumId w:val="4"/>
  </w:num>
  <w:num w:numId="21" w16cid:durableId="1085960603">
    <w:abstractNumId w:val="10"/>
  </w:num>
  <w:num w:numId="22" w16cid:durableId="152069531">
    <w:abstractNumId w:val="10"/>
    <w:lvlOverride w:ilvl="0">
      <w:startOverride w:val="1"/>
    </w:lvlOverride>
  </w:num>
  <w:num w:numId="23" w16cid:durableId="1599871158">
    <w:abstractNumId w:val="24"/>
  </w:num>
  <w:num w:numId="24" w16cid:durableId="1154370166">
    <w:abstractNumId w:val="10"/>
    <w:lvlOverride w:ilvl="0">
      <w:startOverride w:val="1"/>
    </w:lvlOverride>
  </w:num>
  <w:num w:numId="25" w16cid:durableId="12803619">
    <w:abstractNumId w:val="10"/>
    <w:lvlOverride w:ilvl="0">
      <w:startOverride w:val="1"/>
    </w:lvlOverride>
  </w:num>
  <w:num w:numId="26" w16cid:durableId="819926020">
    <w:abstractNumId w:val="11"/>
  </w:num>
  <w:num w:numId="27" w16cid:durableId="393817437">
    <w:abstractNumId w:val="21"/>
  </w:num>
  <w:num w:numId="28" w16cid:durableId="1661041301">
    <w:abstractNumId w:val="10"/>
    <w:lvlOverride w:ilvl="0">
      <w:startOverride w:val="1"/>
    </w:lvlOverride>
  </w:num>
  <w:num w:numId="29" w16cid:durableId="555512099">
    <w:abstractNumId w:val="22"/>
  </w:num>
  <w:num w:numId="30" w16cid:durableId="762578568">
    <w:abstractNumId w:val="10"/>
  </w:num>
  <w:num w:numId="31" w16cid:durableId="1279025402">
    <w:abstractNumId w:val="10"/>
    <w:lvlOverride w:ilvl="0">
      <w:startOverride w:val="1"/>
    </w:lvlOverride>
  </w:num>
  <w:num w:numId="32" w16cid:durableId="743990707">
    <w:abstractNumId w:val="10"/>
    <w:lvlOverride w:ilvl="0">
      <w:startOverride w:val="1"/>
    </w:lvlOverride>
  </w:num>
  <w:num w:numId="33" w16cid:durableId="481043436">
    <w:abstractNumId w:val="0"/>
  </w:num>
  <w:num w:numId="34" w16cid:durableId="428547820">
    <w:abstractNumId w:val="13"/>
  </w:num>
  <w:num w:numId="35" w16cid:durableId="273287376">
    <w:abstractNumId w:val="3"/>
  </w:num>
  <w:num w:numId="36" w16cid:durableId="247157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AE4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404B31"/>
    <w:rsid w:val="00443B2E"/>
    <w:rsid w:val="00450E67"/>
    <w:rsid w:val="0046222F"/>
    <w:rsid w:val="00474F67"/>
    <w:rsid w:val="0048500D"/>
    <w:rsid w:val="00524E1B"/>
    <w:rsid w:val="00547AE4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8C6169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A1405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31281"/>
  <w15:docId w15:val="{392FE271-9C1D-4312-97E6-3A7A399C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47AE4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FA140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7E8891-4BA4-401C-A11A-283E33D164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824700-3999-48BF-A91A-A9408B5D2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3B4A97-E0F2-487F-9215-BD3E0709A3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25</Words>
  <Characters>496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2025-11-17T23:10:00Z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